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9EA69" w14:textId="77777777" w:rsidR="00556914" w:rsidRDefault="00556914" w:rsidP="005569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ROBERTS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01299EF" w14:textId="77777777" w:rsidR="00556914" w:rsidRDefault="00556914" w:rsidP="00556914">
      <w:pPr>
        <w:pStyle w:val="NoSpacing"/>
        <w:rPr>
          <w:rFonts w:cs="Times New Roman"/>
          <w:szCs w:val="24"/>
        </w:rPr>
      </w:pPr>
    </w:p>
    <w:p w14:paraId="54A82CDB" w14:textId="77777777" w:rsidR="00556914" w:rsidRDefault="00556914" w:rsidP="00556914">
      <w:pPr>
        <w:pStyle w:val="NoSpacing"/>
        <w:rPr>
          <w:rFonts w:cs="Times New Roman"/>
          <w:szCs w:val="24"/>
        </w:rPr>
      </w:pPr>
    </w:p>
    <w:p w14:paraId="52CDAEE4" w14:textId="77777777" w:rsidR="00556914" w:rsidRDefault="00556914" w:rsidP="005569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Hertford into lands</w:t>
      </w:r>
    </w:p>
    <w:p w14:paraId="37BB38CB" w14:textId="77777777" w:rsidR="00556914" w:rsidRDefault="00556914" w:rsidP="005569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John Leventhorpe(q.v.).</w:t>
      </w:r>
    </w:p>
    <w:p w14:paraId="247EA707" w14:textId="77777777" w:rsidR="00556914" w:rsidRDefault="00556914" w:rsidP="0055691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9DA84DF" w14:textId="77777777" w:rsidR="00556914" w:rsidRDefault="00556914" w:rsidP="0055691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pp.130-1)</w:t>
      </w:r>
    </w:p>
    <w:p w14:paraId="3F2823DF" w14:textId="77777777" w:rsidR="00556914" w:rsidRDefault="00556914" w:rsidP="00556914">
      <w:pPr>
        <w:pStyle w:val="NoSpacing"/>
        <w:rPr>
          <w:rFonts w:eastAsia="Times New Roman" w:cs="Times New Roman"/>
          <w:szCs w:val="24"/>
        </w:rPr>
      </w:pPr>
    </w:p>
    <w:p w14:paraId="01F4F915" w14:textId="77777777" w:rsidR="00556914" w:rsidRDefault="00556914" w:rsidP="00556914">
      <w:pPr>
        <w:pStyle w:val="NoSpacing"/>
        <w:rPr>
          <w:rFonts w:eastAsia="Times New Roman" w:cs="Times New Roman"/>
          <w:szCs w:val="24"/>
        </w:rPr>
      </w:pPr>
    </w:p>
    <w:p w14:paraId="2E0450A7" w14:textId="77777777" w:rsidR="00556914" w:rsidRDefault="00556914" w:rsidP="0055691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October 2023</w:t>
      </w:r>
    </w:p>
    <w:p w14:paraId="46B0DB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EC7E6" w14:textId="77777777" w:rsidR="00556914" w:rsidRDefault="00556914" w:rsidP="009139A6">
      <w:r>
        <w:separator/>
      </w:r>
    </w:p>
  </w:endnote>
  <w:endnote w:type="continuationSeparator" w:id="0">
    <w:p w14:paraId="5FE4BA57" w14:textId="77777777" w:rsidR="00556914" w:rsidRDefault="005569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3C4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57D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9E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F039" w14:textId="77777777" w:rsidR="00556914" w:rsidRDefault="00556914" w:rsidP="009139A6">
      <w:r>
        <w:separator/>
      </w:r>
    </w:p>
  </w:footnote>
  <w:footnote w:type="continuationSeparator" w:id="0">
    <w:p w14:paraId="54E68A36" w14:textId="77777777" w:rsidR="00556914" w:rsidRDefault="005569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4D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8C1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880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14"/>
    <w:rsid w:val="000666E0"/>
    <w:rsid w:val="002510B7"/>
    <w:rsid w:val="0055691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6714D"/>
  <w15:chartTrackingRefBased/>
  <w15:docId w15:val="{7EA23AC0-A4E2-4F35-8B4B-D57A519E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2023-10-03T18:12:00Z</dcterms:created>
  <dcterms:modified xsi:type="dcterms:W3CDTF">2023-10-03T18:12:00Z</dcterms:modified>
</cp:coreProperties>
</file>